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F7D" w:rsidRDefault="00172F7D" w:rsidP="002D267A">
      <w:pPr>
        <w:pStyle w:val="Heading1"/>
        <w:rPr>
          <w:u w:val="none"/>
        </w:rPr>
      </w:pPr>
      <w:r>
        <w:rPr>
          <w:u w:val="none"/>
        </w:rPr>
        <w:t>ПОЯСНИТЕЛЬНАЯ ЗАПИСКА</w:t>
      </w:r>
    </w:p>
    <w:p w:rsidR="00172F7D" w:rsidRDefault="00172F7D" w:rsidP="006F290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проекту постановления</w:t>
      </w:r>
    </w:p>
    <w:p w:rsidR="00172F7D" w:rsidRDefault="00172F7D" w:rsidP="006F290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Законодательного Собрания Забайкальского края</w:t>
      </w:r>
    </w:p>
    <w:p w:rsidR="00172F7D" w:rsidRPr="00D627CD" w:rsidRDefault="00172F7D" w:rsidP="006F290E">
      <w:pPr>
        <w:jc w:val="center"/>
        <w:rPr>
          <w:b/>
          <w:bCs/>
          <w:sz w:val="28"/>
          <w:szCs w:val="28"/>
        </w:rPr>
      </w:pPr>
      <w:r w:rsidRPr="00D627CD">
        <w:rPr>
          <w:b/>
          <w:color w:val="000000"/>
          <w:sz w:val="28"/>
          <w:szCs w:val="28"/>
        </w:rPr>
        <w:t>"</w:t>
      </w:r>
      <w:r w:rsidRPr="00D627CD">
        <w:rPr>
          <w:b/>
          <w:sz w:val="28"/>
          <w:szCs w:val="28"/>
        </w:rPr>
        <w:t xml:space="preserve">О присуждении премии Законодательного Собрания </w:t>
      </w:r>
      <w:r>
        <w:rPr>
          <w:b/>
          <w:sz w:val="28"/>
          <w:szCs w:val="28"/>
        </w:rPr>
        <w:br/>
      </w:r>
      <w:r w:rsidRPr="00D627CD">
        <w:rPr>
          <w:b/>
          <w:sz w:val="28"/>
          <w:szCs w:val="28"/>
        </w:rPr>
        <w:t>Забайкальского края имени Г.А. Головатого</w:t>
      </w:r>
      <w:r>
        <w:rPr>
          <w:b/>
          <w:sz w:val="28"/>
          <w:szCs w:val="28"/>
        </w:rPr>
        <w:br/>
      </w:r>
      <w:r w:rsidRPr="00D627CD">
        <w:rPr>
          <w:b/>
          <w:sz w:val="28"/>
          <w:szCs w:val="28"/>
        </w:rPr>
        <w:t xml:space="preserve"> в области</w:t>
      </w:r>
      <w:r>
        <w:rPr>
          <w:b/>
          <w:sz w:val="28"/>
          <w:szCs w:val="28"/>
        </w:rPr>
        <w:t xml:space="preserve"> </w:t>
      </w:r>
      <w:r w:rsidRPr="00D627CD">
        <w:rPr>
          <w:b/>
          <w:sz w:val="28"/>
          <w:szCs w:val="28"/>
        </w:rPr>
        <w:t xml:space="preserve"> культуры и искусства</w:t>
      </w:r>
      <w:r w:rsidRPr="00D627CD">
        <w:rPr>
          <w:b/>
          <w:color w:val="000000"/>
          <w:sz w:val="28"/>
          <w:szCs w:val="28"/>
        </w:rPr>
        <w:t>"</w:t>
      </w:r>
      <w:r w:rsidRPr="00D627CD">
        <w:rPr>
          <w:b/>
          <w:bCs/>
          <w:sz w:val="28"/>
          <w:szCs w:val="28"/>
        </w:rPr>
        <w:t xml:space="preserve"> </w:t>
      </w:r>
    </w:p>
    <w:p w:rsidR="00172F7D" w:rsidRPr="00476E6A" w:rsidRDefault="00172F7D" w:rsidP="002D267A">
      <w:pPr>
        <w:jc w:val="both"/>
        <w:rPr>
          <w:sz w:val="16"/>
          <w:szCs w:val="16"/>
        </w:rPr>
      </w:pPr>
    </w:p>
    <w:p w:rsidR="00172F7D" w:rsidRDefault="00172F7D" w:rsidP="002D267A">
      <w:pPr>
        <w:jc w:val="both"/>
        <w:rPr>
          <w:sz w:val="4"/>
          <w:szCs w:val="4"/>
        </w:rPr>
      </w:pPr>
      <w:r>
        <w:rPr>
          <w:sz w:val="28"/>
          <w:szCs w:val="28"/>
        </w:rPr>
        <w:tab/>
      </w:r>
    </w:p>
    <w:p w:rsidR="00172F7D" w:rsidRDefault="00172F7D" w:rsidP="002D267A">
      <w:pPr>
        <w:jc w:val="both"/>
        <w:rPr>
          <w:sz w:val="4"/>
          <w:szCs w:val="4"/>
        </w:rPr>
      </w:pPr>
    </w:p>
    <w:p w:rsidR="00172F7D" w:rsidRDefault="00172F7D" w:rsidP="002D267A">
      <w:pPr>
        <w:jc w:val="both"/>
        <w:rPr>
          <w:sz w:val="4"/>
          <w:szCs w:val="4"/>
        </w:rPr>
      </w:pPr>
    </w:p>
    <w:p w:rsidR="00172F7D" w:rsidRDefault="00172F7D" w:rsidP="00426DBF">
      <w:pPr>
        <w:pStyle w:val="a2"/>
        <w:numPr>
          <w:ilvl w:val="0"/>
          <w:numId w:val="0"/>
        </w:numPr>
        <w:tabs>
          <w:tab w:val="clear" w:pos="993"/>
          <w:tab w:val="left" w:pos="0"/>
          <w:tab w:val="left" w:pos="540"/>
        </w:tabs>
        <w:rPr>
          <w:color w:val="000000"/>
          <w:spacing w:val="-2"/>
        </w:rPr>
      </w:pPr>
      <w:r>
        <w:tab/>
      </w:r>
      <w:r w:rsidRPr="00161A5C">
        <w:t xml:space="preserve">Проект постановления </w:t>
      </w:r>
      <w:r>
        <w:t xml:space="preserve">разработан в </w:t>
      </w:r>
      <w:r w:rsidRPr="003B61B4">
        <w:rPr>
          <w:color w:val="000000"/>
        </w:rPr>
        <w:t>соответствии с частью 1 статьи 5</w:t>
      </w:r>
      <w:r>
        <w:rPr>
          <w:color w:val="000000"/>
        </w:rPr>
        <w:t>, со статьей 26</w:t>
      </w:r>
      <w:r w:rsidRPr="008E3634">
        <w:rPr>
          <w:color w:val="000000"/>
          <w:vertAlign w:val="superscript"/>
        </w:rPr>
        <w:t>6</w:t>
      </w:r>
      <w:r>
        <w:rPr>
          <w:color w:val="000000"/>
        </w:rPr>
        <w:t xml:space="preserve"> </w:t>
      </w:r>
      <w:r w:rsidRPr="003B61B4">
        <w:rPr>
          <w:color w:val="000000"/>
        </w:rPr>
        <w:t>Закона Забайкальского</w:t>
      </w:r>
      <w:r>
        <w:rPr>
          <w:color w:val="000000"/>
        </w:rPr>
        <w:t xml:space="preserve"> </w:t>
      </w:r>
      <w:r w:rsidRPr="003B61B4">
        <w:rPr>
          <w:color w:val="000000"/>
        </w:rPr>
        <w:t>края</w:t>
      </w:r>
      <w:r>
        <w:rPr>
          <w:color w:val="000000"/>
        </w:rPr>
        <w:t xml:space="preserve"> от 18 февраля 2009 года </w:t>
      </w:r>
      <w:r>
        <w:rPr>
          <w:color w:val="000000"/>
        </w:rPr>
        <w:br/>
        <w:t xml:space="preserve">№ 131-ЗЗК </w:t>
      </w:r>
      <w:r w:rsidRPr="003B61B4">
        <w:rPr>
          <w:color w:val="000000"/>
          <w:spacing w:val="-2"/>
        </w:rPr>
        <w:t>"О наградах в Забайкальском крае"</w:t>
      </w:r>
      <w:r>
        <w:rPr>
          <w:color w:val="000000"/>
          <w:spacing w:val="-2"/>
        </w:rPr>
        <w:t>, на основании решения ж</w:t>
      </w:r>
      <w:r>
        <w:rPr>
          <w:color w:val="000000"/>
          <w:spacing w:val="-2"/>
        </w:rPr>
        <w:t>ю</w:t>
      </w:r>
      <w:r>
        <w:rPr>
          <w:color w:val="000000"/>
          <w:spacing w:val="-2"/>
        </w:rPr>
        <w:t>ри конкурса на соискание премии имени Г.А. Головатого в области культ</w:t>
      </w:r>
      <w:r>
        <w:rPr>
          <w:color w:val="000000"/>
          <w:spacing w:val="-2"/>
        </w:rPr>
        <w:t>у</w:t>
      </w:r>
      <w:r>
        <w:rPr>
          <w:color w:val="000000"/>
          <w:spacing w:val="-2"/>
        </w:rPr>
        <w:t xml:space="preserve">ры и искусства (далее – конкурс). </w:t>
      </w:r>
    </w:p>
    <w:p w:rsidR="00172F7D" w:rsidRPr="00D627CD" w:rsidRDefault="00172F7D" w:rsidP="005907A5">
      <w:pPr>
        <w:ind w:firstLine="709"/>
        <w:jc w:val="both"/>
        <w:rPr>
          <w:sz w:val="28"/>
          <w:szCs w:val="28"/>
        </w:rPr>
      </w:pPr>
      <w:r w:rsidRPr="004C7FE3">
        <w:rPr>
          <w:color w:val="000000"/>
          <w:sz w:val="28"/>
          <w:szCs w:val="28"/>
        </w:rPr>
        <w:t>Проектом постановления предлагается за</w:t>
      </w:r>
      <w:r w:rsidRPr="004C7FE3">
        <w:rPr>
          <w:sz w:val="28"/>
          <w:szCs w:val="28"/>
        </w:rPr>
        <w:t xml:space="preserve"> высокое мастерство в л</w:t>
      </w:r>
      <w:r w:rsidRPr="004C7FE3">
        <w:rPr>
          <w:sz w:val="28"/>
          <w:szCs w:val="28"/>
        </w:rPr>
        <w:t>и</w:t>
      </w:r>
      <w:r w:rsidRPr="004C7FE3">
        <w:rPr>
          <w:sz w:val="28"/>
          <w:szCs w:val="28"/>
        </w:rPr>
        <w:t>тературном творчестве, изобразительном, декоративно-прикладном и и</w:t>
      </w:r>
      <w:r w:rsidRPr="004C7FE3">
        <w:rPr>
          <w:sz w:val="28"/>
          <w:szCs w:val="28"/>
        </w:rPr>
        <w:t>с</w:t>
      </w:r>
      <w:r w:rsidRPr="004C7FE3">
        <w:rPr>
          <w:sz w:val="28"/>
          <w:szCs w:val="28"/>
        </w:rPr>
        <w:t>полнительском искусстве присудить премию Законодательного Собрания Забайкальского края имени Г.А. Головатого в области культуры и иску</w:t>
      </w:r>
      <w:r w:rsidRPr="004C7FE3">
        <w:rPr>
          <w:sz w:val="28"/>
          <w:szCs w:val="28"/>
        </w:rPr>
        <w:t>с</w:t>
      </w:r>
      <w:r w:rsidRPr="004C7FE3">
        <w:rPr>
          <w:sz w:val="28"/>
          <w:szCs w:val="28"/>
        </w:rPr>
        <w:t>ства в возрастной</w:t>
      </w:r>
      <w:r>
        <w:rPr>
          <w:sz w:val="28"/>
          <w:szCs w:val="28"/>
        </w:rPr>
        <w:t xml:space="preserve"> категории от 14 до 18 лет в номинации</w:t>
      </w:r>
      <w:r w:rsidRPr="00D627CD">
        <w:rPr>
          <w:sz w:val="28"/>
          <w:szCs w:val="28"/>
        </w:rPr>
        <w:t xml:space="preserve"> </w:t>
      </w:r>
      <w:r>
        <w:rPr>
          <w:sz w:val="28"/>
          <w:szCs w:val="28"/>
        </w:rPr>
        <w:t>"И</w:t>
      </w:r>
      <w:r w:rsidRPr="00D627CD">
        <w:rPr>
          <w:sz w:val="28"/>
          <w:szCs w:val="28"/>
        </w:rPr>
        <w:t>зобразител</w:t>
      </w:r>
      <w:r w:rsidRPr="00D627CD">
        <w:rPr>
          <w:sz w:val="28"/>
          <w:szCs w:val="28"/>
        </w:rPr>
        <w:t>ь</w:t>
      </w:r>
      <w:r w:rsidRPr="00D627CD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 </w:t>
      </w:r>
      <w:r w:rsidRPr="00D627CD">
        <w:rPr>
          <w:sz w:val="28"/>
          <w:szCs w:val="28"/>
        </w:rPr>
        <w:t>и декоративно-прикладное искусство</w:t>
      </w:r>
      <w:r>
        <w:rPr>
          <w:sz w:val="28"/>
          <w:szCs w:val="28"/>
        </w:rPr>
        <w:t>"</w:t>
      </w:r>
      <w:r w:rsidRPr="00D627CD">
        <w:rPr>
          <w:sz w:val="28"/>
          <w:szCs w:val="28"/>
        </w:rPr>
        <w:t xml:space="preserve"> </w:t>
      </w:r>
      <w:r>
        <w:rPr>
          <w:sz w:val="28"/>
          <w:szCs w:val="28"/>
        </w:rPr>
        <w:t>Матвееву Н</w:t>
      </w:r>
      <w:r w:rsidRPr="00DB0345">
        <w:rPr>
          <w:sz w:val="28"/>
          <w:szCs w:val="28"/>
        </w:rPr>
        <w:t>азару</w:t>
      </w:r>
      <w:r>
        <w:rPr>
          <w:sz w:val="28"/>
          <w:szCs w:val="28"/>
        </w:rPr>
        <w:t xml:space="preserve"> Владимир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вичу, 16 лет, ребенку-инвалиду, с. Улёты, Улётовский муниципальный о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руг Забайкальского края. В номинациях "Л</w:t>
      </w:r>
      <w:r w:rsidRPr="00D627CD">
        <w:rPr>
          <w:sz w:val="28"/>
          <w:szCs w:val="28"/>
        </w:rPr>
        <w:t xml:space="preserve">итературное </w:t>
      </w:r>
      <w:r>
        <w:rPr>
          <w:sz w:val="28"/>
          <w:szCs w:val="28"/>
        </w:rPr>
        <w:t xml:space="preserve"> </w:t>
      </w:r>
      <w:r w:rsidRPr="00D627CD">
        <w:rPr>
          <w:sz w:val="28"/>
          <w:szCs w:val="28"/>
        </w:rPr>
        <w:t>творчество</w:t>
      </w:r>
      <w:r>
        <w:rPr>
          <w:sz w:val="28"/>
          <w:szCs w:val="28"/>
        </w:rPr>
        <w:t>",</w:t>
      </w:r>
      <w:r w:rsidRPr="00D627CD">
        <w:rPr>
          <w:sz w:val="28"/>
          <w:szCs w:val="28"/>
        </w:rPr>
        <w:t xml:space="preserve"> </w:t>
      </w:r>
      <w:r>
        <w:rPr>
          <w:sz w:val="28"/>
          <w:szCs w:val="28"/>
        </w:rPr>
        <w:t>"Т</w:t>
      </w:r>
      <w:r w:rsidRPr="00D627CD">
        <w:rPr>
          <w:sz w:val="28"/>
          <w:szCs w:val="28"/>
        </w:rPr>
        <w:t>е</w:t>
      </w:r>
      <w:r w:rsidRPr="00D627CD">
        <w:rPr>
          <w:sz w:val="28"/>
          <w:szCs w:val="28"/>
        </w:rPr>
        <w:t xml:space="preserve">атральное искусство </w:t>
      </w:r>
      <w:r>
        <w:rPr>
          <w:sz w:val="28"/>
          <w:szCs w:val="28"/>
        </w:rPr>
        <w:t>и композиторское творчество" заявки не подав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лись.</w:t>
      </w:r>
    </w:p>
    <w:p w:rsidR="00172F7D" w:rsidRPr="004C7FE3" w:rsidRDefault="00172F7D" w:rsidP="005907A5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Кроме того, п</w:t>
      </w:r>
      <w:r w:rsidRPr="004C7FE3">
        <w:rPr>
          <w:color w:val="000000"/>
          <w:sz w:val="28"/>
          <w:szCs w:val="28"/>
        </w:rPr>
        <w:t>роектом постановления предлагается за</w:t>
      </w:r>
      <w:r w:rsidRPr="004C7FE3">
        <w:rPr>
          <w:sz w:val="28"/>
          <w:szCs w:val="28"/>
        </w:rPr>
        <w:t xml:space="preserve"> высокое ма</w:t>
      </w:r>
      <w:r w:rsidRPr="004C7FE3">
        <w:rPr>
          <w:sz w:val="28"/>
          <w:szCs w:val="28"/>
        </w:rPr>
        <w:t>с</w:t>
      </w:r>
      <w:r w:rsidRPr="004C7FE3">
        <w:rPr>
          <w:sz w:val="28"/>
          <w:szCs w:val="28"/>
        </w:rPr>
        <w:t>терство в литературном творчестве, изобразительном, декоративно-прикладном и исполнительском искусстве присудить премию Законод</w:t>
      </w:r>
      <w:r w:rsidRPr="004C7FE3">
        <w:rPr>
          <w:sz w:val="28"/>
          <w:szCs w:val="28"/>
        </w:rPr>
        <w:t>а</w:t>
      </w:r>
      <w:r w:rsidRPr="004C7FE3">
        <w:rPr>
          <w:sz w:val="28"/>
          <w:szCs w:val="28"/>
        </w:rPr>
        <w:t>тельного Собрания Забайкальского края имени Г.А. Головатого в области культуры и искусства в возрастной категории старше 18 лет в следующих номинациях:</w:t>
      </w:r>
    </w:p>
    <w:p w:rsidR="00172F7D" w:rsidRDefault="00172F7D" w:rsidP="005907A5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</w:rPr>
        <w:tab/>
      </w:r>
      <w:r w:rsidRPr="00187460">
        <w:rPr>
          <w:sz w:val="28"/>
        </w:rPr>
        <w:t>1</w:t>
      </w:r>
      <w:r w:rsidRPr="00D627CD">
        <w:rPr>
          <w:sz w:val="28"/>
          <w:szCs w:val="28"/>
        </w:rPr>
        <w:t xml:space="preserve">) </w:t>
      </w:r>
      <w:r>
        <w:rPr>
          <w:sz w:val="28"/>
          <w:szCs w:val="28"/>
        </w:rPr>
        <w:t>"Л</w:t>
      </w:r>
      <w:r w:rsidRPr="00D627CD">
        <w:rPr>
          <w:sz w:val="28"/>
          <w:szCs w:val="28"/>
        </w:rPr>
        <w:t xml:space="preserve">итературное </w:t>
      </w:r>
      <w:r>
        <w:rPr>
          <w:sz w:val="28"/>
          <w:szCs w:val="28"/>
        </w:rPr>
        <w:t xml:space="preserve"> </w:t>
      </w:r>
      <w:r w:rsidRPr="00D627CD">
        <w:rPr>
          <w:sz w:val="28"/>
          <w:szCs w:val="28"/>
        </w:rPr>
        <w:t>творчество</w:t>
      </w:r>
      <w:r>
        <w:rPr>
          <w:sz w:val="28"/>
          <w:szCs w:val="28"/>
        </w:rPr>
        <w:t>"</w:t>
      </w:r>
      <w:r w:rsidRPr="00D627CD">
        <w:rPr>
          <w:sz w:val="28"/>
          <w:szCs w:val="28"/>
        </w:rPr>
        <w:t xml:space="preserve"> – </w:t>
      </w:r>
      <w:r>
        <w:rPr>
          <w:sz w:val="28"/>
          <w:szCs w:val="28"/>
        </w:rPr>
        <w:t>Ганичеву Константину Борисовичу</w:t>
      </w:r>
      <w:r w:rsidRPr="00D627CD">
        <w:rPr>
          <w:sz w:val="28"/>
          <w:szCs w:val="28"/>
        </w:rPr>
        <w:t xml:space="preserve">, </w:t>
      </w:r>
      <w:r>
        <w:rPr>
          <w:sz w:val="28"/>
          <w:szCs w:val="28"/>
        </w:rPr>
        <w:t>ин</w:t>
      </w:r>
      <w:r w:rsidRPr="00D627CD">
        <w:rPr>
          <w:sz w:val="28"/>
          <w:szCs w:val="28"/>
        </w:rPr>
        <w:t>вали</w:t>
      </w:r>
      <w:r>
        <w:rPr>
          <w:sz w:val="28"/>
          <w:szCs w:val="28"/>
        </w:rPr>
        <w:t xml:space="preserve">ду детства, </w:t>
      </w:r>
      <w:r w:rsidRPr="00D627CD">
        <w:rPr>
          <w:sz w:val="28"/>
          <w:szCs w:val="28"/>
        </w:rPr>
        <w:t xml:space="preserve">г. </w:t>
      </w:r>
      <w:r>
        <w:rPr>
          <w:sz w:val="28"/>
          <w:szCs w:val="28"/>
        </w:rPr>
        <w:t>Чита</w:t>
      </w:r>
      <w:r w:rsidRPr="00D627CD">
        <w:rPr>
          <w:sz w:val="28"/>
          <w:szCs w:val="28"/>
        </w:rPr>
        <w:t>;</w:t>
      </w:r>
    </w:p>
    <w:p w:rsidR="00172F7D" w:rsidRPr="00DB0345" w:rsidRDefault="00172F7D" w:rsidP="005907A5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D627CD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"Изобразительное </w:t>
      </w:r>
      <w:r w:rsidRPr="00D627CD">
        <w:rPr>
          <w:sz w:val="28"/>
          <w:szCs w:val="28"/>
        </w:rPr>
        <w:t>и декоративно-прикладное искусство</w:t>
      </w:r>
      <w:r>
        <w:rPr>
          <w:sz w:val="28"/>
          <w:szCs w:val="28"/>
        </w:rPr>
        <w:t>"</w:t>
      </w:r>
      <w:r w:rsidRPr="00D627CD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маевой Цыренханде Доржинимаевне, инвалиду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группы, с. Цаган-Челутай, муниципальный район "Могойтуйский район" Забайкальского края;</w:t>
      </w:r>
    </w:p>
    <w:p w:rsidR="00172F7D" w:rsidRPr="00D627CD" w:rsidRDefault="00172F7D" w:rsidP="005907A5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627CD">
        <w:rPr>
          <w:sz w:val="28"/>
          <w:szCs w:val="28"/>
        </w:rPr>
        <w:tab/>
        <w:t xml:space="preserve">3) </w:t>
      </w:r>
      <w:r>
        <w:rPr>
          <w:sz w:val="28"/>
          <w:szCs w:val="28"/>
        </w:rPr>
        <w:t xml:space="preserve">"Музыкальное, </w:t>
      </w:r>
      <w:r w:rsidRPr="00D627CD">
        <w:rPr>
          <w:sz w:val="28"/>
          <w:szCs w:val="28"/>
        </w:rPr>
        <w:t xml:space="preserve">театральное искусство </w:t>
      </w:r>
      <w:r>
        <w:rPr>
          <w:sz w:val="28"/>
          <w:szCs w:val="28"/>
        </w:rPr>
        <w:t>и композиторское творч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ство" </w:t>
      </w:r>
      <w:r w:rsidRPr="00D627CD">
        <w:rPr>
          <w:sz w:val="28"/>
          <w:szCs w:val="28"/>
        </w:rPr>
        <w:t xml:space="preserve">– </w:t>
      </w:r>
      <w:r>
        <w:rPr>
          <w:sz w:val="28"/>
          <w:szCs w:val="28"/>
        </w:rPr>
        <w:t>Абрамову Андрею Николаевичу</w:t>
      </w:r>
      <w:r w:rsidRPr="00D627CD">
        <w:rPr>
          <w:sz w:val="28"/>
          <w:szCs w:val="28"/>
        </w:rPr>
        <w:t xml:space="preserve">, инвалиду </w:t>
      </w:r>
      <w:r w:rsidRPr="00D627CD">
        <w:rPr>
          <w:sz w:val="28"/>
          <w:szCs w:val="28"/>
          <w:lang w:val="en-US"/>
        </w:rPr>
        <w:t>I</w:t>
      </w:r>
      <w:r w:rsidRPr="00D627CD">
        <w:rPr>
          <w:sz w:val="28"/>
          <w:szCs w:val="28"/>
        </w:rPr>
        <w:t xml:space="preserve"> группы, п</w:t>
      </w:r>
      <w:r>
        <w:rPr>
          <w:sz w:val="28"/>
          <w:szCs w:val="28"/>
        </w:rPr>
        <w:t>гт.</w:t>
      </w:r>
      <w:r w:rsidRPr="00D627CD">
        <w:rPr>
          <w:sz w:val="28"/>
          <w:szCs w:val="28"/>
        </w:rPr>
        <w:t xml:space="preserve"> </w:t>
      </w:r>
      <w:r>
        <w:rPr>
          <w:sz w:val="28"/>
          <w:szCs w:val="28"/>
        </w:rPr>
        <w:t>Оловя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ная, муниципальный район "Оловяннинский район" Забайкальского края</w:t>
      </w:r>
      <w:r w:rsidRPr="00D627CD">
        <w:rPr>
          <w:sz w:val="28"/>
          <w:szCs w:val="28"/>
        </w:rPr>
        <w:t>.</w:t>
      </w:r>
    </w:p>
    <w:p w:rsidR="00172F7D" w:rsidRDefault="00172F7D" w:rsidP="005907A5">
      <w:pPr>
        <w:ind w:firstLine="709"/>
        <w:jc w:val="both"/>
        <w:rPr>
          <w:sz w:val="28"/>
          <w:szCs w:val="28"/>
        </w:rPr>
      </w:pPr>
      <w:r w:rsidRPr="00A228C9">
        <w:rPr>
          <w:sz w:val="28"/>
          <w:szCs w:val="28"/>
        </w:rPr>
        <w:t>Кандидатур</w:t>
      </w:r>
      <w:r>
        <w:rPr>
          <w:sz w:val="28"/>
          <w:szCs w:val="28"/>
        </w:rPr>
        <w:t>ы победителей конкурса в каждой номинации определ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ны после обсуждения их работ (конкурсных материалов) членами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курсного жюри по итогам голосования. </w:t>
      </w:r>
    </w:p>
    <w:sectPr w:rsidR="00172F7D" w:rsidSect="00476E6A">
      <w:headerReference w:type="default" r:id="rId7"/>
      <w:pgSz w:w="11906" w:h="16838"/>
      <w:pgMar w:top="1134" w:right="92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F7D" w:rsidRDefault="00172F7D">
      <w:r>
        <w:separator/>
      </w:r>
    </w:p>
  </w:endnote>
  <w:endnote w:type="continuationSeparator" w:id="0">
    <w:p w:rsidR="00172F7D" w:rsidRDefault="00172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F7D" w:rsidRDefault="00172F7D">
      <w:r>
        <w:separator/>
      </w:r>
    </w:p>
  </w:footnote>
  <w:footnote w:type="continuationSeparator" w:id="0">
    <w:p w:rsidR="00172F7D" w:rsidRDefault="00172F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F7D" w:rsidRDefault="00172F7D" w:rsidP="001E1E3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72F7D" w:rsidRDefault="00172F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25B1E"/>
    <w:multiLevelType w:val="hybridMultilevel"/>
    <w:tmpl w:val="AB7A153A"/>
    <w:lvl w:ilvl="0" w:tplc="CAE41738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142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18E2"/>
    <w:rsid w:val="00001701"/>
    <w:rsid w:val="00005F02"/>
    <w:rsid w:val="00011208"/>
    <w:rsid w:val="0001340A"/>
    <w:rsid w:val="00014BBE"/>
    <w:rsid w:val="00032B9F"/>
    <w:rsid w:val="0004066C"/>
    <w:rsid w:val="000410CD"/>
    <w:rsid w:val="000421DB"/>
    <w:rsid w:val="00061993"/>
    <w:rsid w:val="000855EE"/>
    <w:rsid w:val="00095E24"/>
    <w:rsid w:val="000A1888"/>
    <w:rsid w:val="000B373C"/>
    <w:rsid w:val="000C4B4B"/>
    <w:rsid w:val="000C503A"/>
    <w:rsid w:val="000C553B"/>
    <w:rsid w:val="000C67D0"/>
    <w:rsid w:val="000D37F5"/>
    <w:rsid w:val="000E7ADA"/>
    <w:rsid w:val="000F7C7F"/>
    <w:rsid w:val="0011188C"/>
    <w:rsid w:val="00114C10"/>
    <w:rsid w:val="0012321D"/>
    <w:rsid w:val="00123A9A"/>
    <w:rsid w:val="001442A5"/>
    <w:rsid w:val="00145D5E"/>
    <w:rsid w:val="00156AFE"/>
    <w:rsid w:val="00161A5C"/>
    <w:rsid w:val="001729BA"/>
    <w:rsid w:val="00172F7D"/>
    <w:rsid w:val="00175798"/>
    <w:rsid w:val="00187460"/>
    <w:rsid w:val="0019735E"/>
    <w:rsid w:val="001A0BDC"/>
    <w:rsid w:val="001B4939"/>
    <w:rsid w:val="001D2BE3"/>
    <w:rsid w:val="001E1E31"/>
    <w:rsid w:val="001F2DB2"/>
    <w:rsid w:val="001F4C98"/>
    <w:rsid w:val="001F7245"/>
    <w:rsid w:val="002028A5"/>
    <w:rsid w:val="0021442B"/>
    <w:rsid w:val="00227437"/>
    <w:rsid w:val="00230871"/>
    <w:rsid w:val="002376C1"/>
    <w:rsid w:val="00245CBD"/>
    <w:rsid w:val="00256AF4"/>
    <w:rsid w:val="00271394"/>
    <w:rsid w:val="002758BC"/>
    <w:rsid w:val="00281CEB"/>
    <w:rsid w:val="00285E7B"/>
    <w:rsid w:val="002901FC"/>
    <w:rsid w:val="002933BD"/>
    <w:rsid w:val="00295738"/>
    <w:rsid w:val="002A7F77"/>
    <w:rsid w:val="002B5772"/>
    <w:rsid w:val="002D15FF"/>
    <w:rsid w:val="002D267A"/>
    <w:rsid w:val="002D57CE"/>
    <w:rsid w:val="002F1892"/>
    <w:rsid w:val="00304A83"/>
    <w:rsid w:val="00341AE9"/>
    <w:rsid w:val="00356A4A"/>
    <w:rsid w:val="003645C0"/>
    <w:rsid w:val="00364E87"/>
    <w:rsid w:val="00385DAB"/>
    <w:rsid w:val="003875E7"/>
    <w:rsid w:val="003B3C89"/>
    <w:rsid w:val="003B61B4"/>
    <w:rsid w:val="003C17CB"/>
    <w:rsid w:val="003D01B7"/>
    <w:rsid w:val="003D18E2"/>
    <w:rsid w:val="003E7C71"/>
    <w:rsid w:val="003F117B"/>
    <w:rsid w:val="003F2D87"/>
    <w:rsid w:val="003F339F"/>
    <w:rsid w:val="003F3993"/>
    <w:rsid w:val="003F4238"/>
    <w:rsid w:val="003F5CFE"/>
    <w:rsid w:val="00407672"/>
    <w:rsid w:val="00412745"/>
    <w:rsid w:val="0042252D"/>
    <w:rsid w:val="00425631"/>
    <w:rsid w:val="00426DBF"/>
    <w:rsid w:val="004276DC"/>
    <w:rsid w:val="00444809"/>
    <w:rsid w:val="0045138E"/>
    <w:rsid w:val="0045277F"/>
    <w:rsid w:val="004529E9"/>
    <w:rsid w:val="00457715"/>
    <w:rsid w:val="004635A5"/>
    <w:rsid w:val="00473262"/>
    <w:rsid w:val="00476E6A"/>
    <w:rsid w:val="00477695"/>
    <w:rsid w:val="00485819"/>
    <w:rsid w:val="0048693B"/>
    <w:rsid w:val="00495552"/>
    <w:rsid w:val="004976B8"/>
    <w:rsid w:val="004A7D7E"/>
    <w:rsid w:val="004B1249"/>
    <w:rsid w:val="004C6BB4"/>
    <w:rsid w:val="004C6DD2"/>
    <w:rsid w:val="004C7FE3"/>
    <w:rsid w:val="004D4A6A"/>
    <w:rsid w:val="004D7F42"/>
    <w:rsid w:val="004E0980"/>
    <w:rsid w:val="004F66D2"/>
    <w:rsid w:val="00506A37"/>
    <w:rsid w:val="005266C2"/>
    <w:rsid w:val="005305C9"/>
    <w:rsid w:val="0053334C"/>
    <w:rsid w:val="00542FFA"/>
    <w:rsid w:val="005438CE"/>
    <w:rsid w:val="00547640"/>
    <w:rsid w:val="00561CCB"/>
    <w:rsid w:val="00564130"/>
    <w:rsid w:val="00565195"/>
    <w:rsid w:val="005803EE"/>
    <w:rsid w:val="005907A5"/>
    <w:rsid w:val="005A2E00"/>
    <w:rsid w:val="005B7A5A"/>
    <w:rsid w:val="005D5B9E"/>
    <w:rsid w:val="005E11E9"/>
    <w:rsid w:val="005F6AD4"/>
    <w:rsid w:val="00600A6B"/>
    <w:rsid w:val="00611E24"/>
    <w:rsid w:val="006131CB"/>
    <w:rsid w:val="00614B57"/>
    <w:rsid w:val="0062069E"/>
    <w:rsid w:val="00630B75"/>
    <w:rsid w:val="00637E4D"/>
    <w:rsid w:val="006423E1"/>
    <w:rsid w:val="00661C35"/>
    <w:rsid w:val="00665C05"/>
    <w:rsid w:val="00673695"/>
    <w:rsid w:val="006756ED"/>
    <w:rsid w:val="00675E99"/>
    <w:rsid w:val="006C0310"/>
    <w:rsid w:val="006C7A88"/>
    <w:rsid w:val="006E6B85"/>
    <w:rsid w:val="006F290E"/>
    <w:rsid w:val="00701388"/>
    <w:rsid w:val="00710B00"/>
    <w:rsid w:val="0071139A"/>
    <w:rsid w:val="007140F9"/>
    <w:rsid w:val="00714936"/>
    <w:rsid w:val="00716DCB"/>
    <w:rsid w:val="0073317F"/>
    <w:rsid w:val="00747410"/>
    <w:rsid w:val="00775684"/>
    <w:rsid w:val="00776142"/>
    <w:rsid w:val="0079225D"/>
    <w:rsid w:val="007A0513"/>
    <w:rsid w:val="007A1E3C"/>
    <w:rsid w:val="007A5FDB"/>
    <w:rsid w:val="007B38D0"/>
    <w:rsid w:val="007B5E2B"/>
    <w:rsid w:val="007C05CB"/>
    <w:rsid w:val="007C2181"/>
    <w:rsid w:val="007C2F05"/>
    <w:rsid w:val="007C37B0"/>
    <w:rsid w:val="007C4FBE"/>
    <w:rsid w:val="007F5B55"/>
    <w:rsid w:val="007F5C10"/>
    <w:rsid w:val="008003BC"/>
    <w:rsid w:val="00801EBB"/>
    <w:rsid w:val="008025EB"/>
    <w:rsid w:val="00805D55"/>
    <w:rsid w:val="00814CF6"/>
    <w:rsid w:val="00831BDD"/>
    <w:rsid w:val="00862822"/>
    <w:rsid w:val="00887602"/>
    <w:rsid w:val="00897418"/>
    <w:rsid w:val="008B692E"/>
    <w:rsid w:val="008B7E32"/>
    <w:rsid w:val="008C0EF0"/>
    <w:rsid w:val="008C690D"/>
    <w:rsid w:val="008D7069"/>
    <w:rsid w:val="008E3634"/>
    <w:rsid w:val="008F5FCC"/>
    <w:rsid w:val="008F6843"/>
    <w:rsid w:val="00902AE2"/>
    <w:rsid w:val="00903F91"/>
    <w:rsid w:val="00915D02"/>
    <w:rsid w:val="009163C1"/>
    <w:rsid w:val="009226F5"/>
    <w:rsid w:val="00924C3A"/>
    <w:rsid w:val="00925DC2"/>
    <w:rsid w:val="009309F8"/>
    <w:rsid w:val="00935C84"/>
    <w:rsid w:val="00983708"/>
    <w:rsid w:val="00986FD8"/>
    <w:rsid w:val="009B200C"/>
    <w:rsid w:val="009C4714"/>
    <w:rsid w:val="009E191E"/>
    <w:rsid w:val="009E32E7"/>
    <w:rsid w:val="009E44EB"/>
    <w:rsid w:val="009E685F"/>
    <w:rsid w:val="009F534F"/>
    <w:rsid w:val="009F7935"/>
    <w:rsid w:val="00A04AA7"/>
    <w:rsid w:val="00A14928"/>
    <w:rsid w:val="00A228C9"/>
    <w:rsid w:val="00A24B30"/>
    <w:rsid w:val="00A26152"/>
    <w:rsid w:val="00A32677"/>
    <w:rsid w:val="00A53DB3"/>
    <w:rsid w:val="00A869F4"/>
    <w:rsid w:val="00A9456C"/>
    <w:rsid w:val="00A95C51"/>
    <w:rsid w:val="00A9622F"/>
    <w:rsid w:val="00A9625D"/>
    <w:rsid w:val="00AB0266"/>
    <w:rsid w:val="00AB64A9"/>
    <w:rsid w:val="00AD6402"/>
    <w:rsid w:val="00AE2028"/>
    <w:rsid w:val="00AF2B70"/>
    <w:rsid w:val="00AF3668"/>
    <w:rsid w:val="00B21BC1"/>
    <w:rsid w:val="00B25370"/>
    <w:rsid w:val="00B351C2"/>
    <w:rsid w:val="00B4577C"/>
    <w:rsid w:val="00B666BF"/>
    <w:rsid w:val="00B84953"/>
    <w:rsid w:val="00B8500D"/>
    <w:rsid w:val="00B87035"/>
    <w:rsid w:val="00B96D60"/>
    <w:rsid w:val="00BA2486"/>
    <w:rsid w:val="00BA3685"/>
    <w:rsid w:val="00BA53ED"/>
    <w:rsid w:val="00BB7064"/>
    <w:rsid w:val="00BD24E3"/>
    <w:rsid w:val="00BD3911"/>
    <w:rsid w:val="00BD397B"/>
    <w:rsid w:val="00BF054A"/>
    <w:rsid w:val="00C44365"/>
    <w:rsid w:val="00C55036"/>
    <w:rsid w:val="00C66A28"/>
    <w:rsid w:val="00C87EAC"/>
    <w:rsid w:val="00C9323D"/>
    <w:rsid w:val="00C93A0F"/>
    <w:rsid w:val="00CA61DF"/>
    <w:rsid w:val="00CB5F15"/>
    <w:rsid w:val="00CD12B6"/>
    <w:rsid w:val="00CE165E"/>
    <w:rsid w:val="00CE40D3"/>
    <w:rsid w:val="00CF2989"/>
    <w:rsid w:val="00D22B09"/>
    <w:rsid w:val="00D23C9E"/>
    <w:rsid w:val="00D61F88"/>
    <w:rsid w:val="00D627CD"/>
    <w:rsid w:val="00D64B51"/>
    <w:rsid w:val="00D70E3C"/>
    <w:rsid w:val="00D7475B"/>
    <w:rsid w:val="00D74E46"/>
    <w:rsid w:val="00D770E2"/>
    <w:rsid w:val="00D8151D"/>
    <w:rsid w:val="00D86B0F"/>
    <w:rsid w:val="00D90435"/>
    <w:rsid w:val="00D91082"/>
    <w:rsid w:val="00DA3410"/>
    <w:rsid w:val="00DB0345"/>
    <w:rsid w:val="00DB67CB"/>
    <w:rsid w:val="00DC1E9A"/>
    <w:rsid w:val="00DD121A"/>
    <w:rsid w:val="00DE1273"/>
    <w:rsid w:val="00E00C9D"/>
    <w:rsid w:val="00E00DB2"/>
    <w:rsid w:val="00E02377"/>
    <w:rsid w:val="00E06D19"/>
    <w:rsid w:val="00E1194A"/>
    <w:rsid w:val="00E140A4"/>
    <w:rsid w:val="00EA217E"/>
    <w:rsid w:val="00EA26F7"/>
    <w:rsid w:val="00EB0FD4"/>
    <w:rsid w:val="00EB219F"/>
    <w:rsid w:val="00EC7019"/>
    <w:rsid w:val="00ED1153"/>
    <w:rsid w:val="00ED706C"/>
    <w:rsid w:val="00EF0EAE"/>
    <w:rsid w:val="00F13D8C"/>
    <w:rsid w:val="00F2351A"/>
    <w:rsid w:val="00F25F40"/>
    <w:rsid w:val="00F3643D"/>
    <w:rsid w:val="00F45A14"/>
    <w:rsid w:val="00F61499"/>
    <w:rsid w:val="00F6722B"/>
    <w:rsid w:val="00F71E99"/>
    <w:rsid w:val="00F82469"/>
    <w:rsid w:val="00F82C09"/>
    <w:rsid w:val="00F95ACC"/>
    <w:rsid w:val="00FA3A50"/>
    <w:rsid w:val="00FB151C"/>
    <w:rsid w:val="00FB374E"/>
    <w:rsid w:val="00FC33BE"/>
    <w:rsid w:val="00FC4C27"/>
    <w:rsid w:val="00FC4E71"/>
    <w:rsid w:val="00FD6B31"/>
    <w:rsid w:val="00FE047E"/>
    <w:rsid w:val="00FE5A8B"/>
    <w:rsid w:val="00FE7A77"/>
    <w:rsid w:val="00FF2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95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4953"/>
    <w:pPr>
      <w:keepNext/>
      <w:jc w:val="center"/>
      <w:outlineLvl w:val="0"/>
    </w:pPr>
    <w:rPr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84953"/>
    <w:pPr>
      <w:keepNext/>
      <w:jc w:val="center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84953"/>
    <w:pPr>
      <w:keepNext/>
      <w:jc w:val="right"/>
      <w:outlineLvl w:val="3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C031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C0310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C0310"/>
    <w:rPr>
      <w:rFonts w:ascii="Calibri" w:hAnsi="Calibri" w:cs="Times New Roman"/>
      <w:b/>
      <w:bCs/>
      <w:sz w:val="28"/>
      <w:szCs w:val="28"/>
    </w:rPr>
  </w:style>
  <w:style w:type="paragraph" w:customStyle="1" w:styleId="1">
    <w:name w:val="Знак Знак Знак1 Знак"/>
    <w:basedOn w:val="Normal"/>
    <w:uiPriority w:val="99"/>
    <w:rsid w:val="00B849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F2D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03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14C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F339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0310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F339F"/>
    <w:rPr>
      <w:rFonts w:cs="Times New Roman"/>
    </w:rPr>
  </w:style>
  <w:style w:type="paragraph" w:customStyle="1" w:styleId="a0">
    <w:name w:val="Знак Знак Знак Знак"/>
    <w:basedOn w:val="Normal"/>
    <w:uiPriority w:val="99"/>
    <w:rsid w:val="00412745"/>
    <w:pPr>
      <w:pageBreakBefore/>
      <w:spacing w:after="160" w:line="360" w:lineRule="auto"/>
    </w:pPr>
    <w:rPr>
      <w:sz w:val="28"/>
      <w:szCs w:val="28"/>
      <w:lang w:val="en-US" w:eastAsia="en-US"/>
    </w:rPr>
  </w:style>
  <w:style w:type="paragraph" w:customStyle="1" w:styleId="11">
    <w:name w:val="Знак Знак Знак1 Знак1"/>
    <w:basedOn w:val="Normal"/>
    <w:uiPriority w:val="99"/>
    <w:rsid w:val="00915D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Отступы элементов списка"/>
    <w:basedOn w:val="Normal"/>
    <w:link w:val="a1"/>
    <w:uiPriority w:val="99"/>
    <w:rsid w:val="00D627CD"/>
    <w:pPr>
      <w:widowControl w:val="0"/>
      <w:numPr>
        <w:numId w:val="1"/>
      </w:numPr>
      <w:tabs>
        <w:tab w:val="clear" w:pos="1212"/>
        <w:tab w:val="left" w:pos="993"/>
        <w:tab w:val="num" w:pos="1495"/>
      </w:tabs>
      <w:autoSpaceDE w:val="0"/>
      <w:autoSpaceDN w:val="0"/>
      <w:adjustRightInd w:val="0"/>
      <w:ind w:left="1495"/>
      <w:jc w:val="both"/>
    </w:pPr>
    <w:rPr>
      <w:sz w:val="28"/>
      <w:szCs w:val="28"/>
    </w:rPr>
  </w:style>
  <w:style w:type="character" w:customStyle="1" w:styleId="a1">
    <w:name w:val="Отступы элементов списка Знак"/>
    <w:basedOn w:val="DefaultParagraphFont"/>
    <w:link w:val="a"/>
    <w:uiPriority w:val="99"/>
    <w:locked/>
    <w:rsid w:val="00D627CD"/>
    <w:rPr>
      <w:rFonts w:cs="Times New Roman"/>
      <w:sz w:val="28"/>
      <w:szCs w:val="28"/>
      <w:lang w:val="ru-RU" w:eastAsia="ru-RU" w:bidi="ar-SA"/>
    </w:rPr>
  </w:style>
  <w:style w:type="paragraph" w:customStyle="1" w:styleId="a2">
    <w:name w:val="Отступ до тела приказа"/>
    <w:basedOn w:val="a"/>
    <w:next w:val="a"/>
    <w:link w:val="a3"/>
    <w:uiPriority w:val="99"/>
    <w:rsid w:val="00D627CD"/>
  </w:style>
  <w:style w:type="character" w:customStyle="1" w:styleId="a3">
    <w:name w:val="Отступ до тела приказа Знак"/>
    <w:basedOn w:val="a1"/>
    <w:link w:val="a2"/>
    <w:uiPriority w:val="99"/>
    <w:locked/>
    <w:rsid w:val="00D627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1</Pages>
  <Words>317</Words>
  <Characters>1811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station229</dc:creator>
  <cp:keywords/>
  <dc:description/>
  <cp:lastModifiedBy>ButakovaSB</cp:lastModifiedBy>
  <cp:revision>12</cp:revision>
  <cp:lastPrinted>2024-11-07T08:09:00Z</cp:lastPrinted>
  <dcterms:created xsi:type="dcterms:W3CDTF">2024-11-05T00:56:00Z</dcterms:created>
  <dcterms:modified xsi:type="dcterms:W3CDTF">2024-11-07T08:10:00Z</dcterms:modified>
</cp:coreProperties>
</file>